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691B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30EF0DA5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>Verpflichtungserklärung</w:t>
      </w:r>
      <w:r w:rsidR="00BA34DD" w:rsidRPr="00BA34DD">
        <w:rPr>
          <w:rFonts w:ascii="Arial Black" w:hAnsi="Arial Black" w:cs="Arial"/>
          <w:b/>
          <w:sz w:val="28"/>
          <w:szCs w:val="28"/>
        </w:rPr>
        <w:t xml:space="preserve"> </w:t>
      </w:r>
      <w:r w:rsidR="00BA34DD">
        <w:rPr>
          <w:rFonts w:ascii="Arial Black" w:hAnsi="Arial Black" w:cs="Arial"/>
          <w:b/>
          <w:sz w:val="28"/>
          <w:szCs w:val="28"/>
        </w:rPr>
        <w:t>Nachunternehmer</w:t>
      </w:r>
    </w:p>
    <w:p w14:paraId="5DEB4ECD" w14:textId="77777777" w:rsidR="00586E8E" w:rsidRPr="004C3F54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273B02D7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513"/>
      </w:tblGrid>
      <w:tr w:rsidR="00586E8E" w:rsidRPr="003B7EE6" w14:paraId="69492CF1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1DE8A8F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6513" w:type="dxa"/>
            <w:shd w:val="clear" w:color="auto" w:fill="auto"/>
          </w:tcPr>
          <w:p w14:paraId="01A670FC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34E3AF4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374DF8A3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6513" w:type="dxa"/>
            <w:shd w:val="clear" w:color="auto" w:fill="auto"/>
          </w:tcPr>
          <w:p w14:paraId="45485769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6352D291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6B385404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6513" w:type="dxa"/>
            <w:shd w:val="clear" w:color="auto" w:fill="auto"/>
          </w:tcPr>
          <w:p w14:paraId="6AFC1231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10D4DBE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7B64ECB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6513" w:type="dxa"/>
            <w:shd w:val="clear" w:color="auto" w:fill="auto"/>
          </w:tcPr>
          <w:p w14:paraId="69DB670D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AC48D6F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166C3AB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513" w:type="dxa"/>
            <w:shd w:val="clear" w:color="auto" w:fill="auto"/>
          </w:tcPr>
          <w:p w14:paraId="5114EC92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1110A308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5172A07B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6513" w:type="dxa"/>
            <w:shd w:val="clear" w:color="auto" w:fill="auto"/>
          </w:tcPr>
          <w:p w14:paraId="358381A0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3FE462B6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464B1D7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513" w:type="dxa"/>
            <w:shd w:val="clear" w:color="auto" w:fill="auto"/>
          </w:tcPr>
          <w:p w14:paraId="4AB5EA25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7ABAEB8" w14:textId="77777777" w:rsidR="00586E8E" w:rsidRPr="00F243DE" w:rsidRDefault="00586E8E" w:rsidP="00F243DE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505A9113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3D7C63A3" w14:textId="77777777" w:rsidR="0058548E" w:rsidRPr="00AE43B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  <w:highlight w:val="lightGray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 xml:space="preserve">dem Bewerber / Bieter         </w:t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</w:p>
    <w:p w14:paraId="680746F8" w14:textId="77777777" w:rsidR="0058548E" w:rsidRPr="00D9052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>der Bewerbergemeinschaft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</w:p>
    <w:p w14:paraId="7A3A815D" w14:textId="77777777" w:rsidR="0058548E" w:rsidRDefault="0058548E" w:rsidP="00210D2A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 xml:space="preserve">als Nachunternehmer zur Verfügung zu stehen. </w:t>
      </w:r>
    </w:p>
    <w:p w14:paraId="3181D4DB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5CCFAA00" w14:textId="77777777" w:rsidR="0058548E" w:rsidRPr="00CD3AB8" w:rsidRDefault="0058548E" w:rsidP="0058548E">
      <w:pPr>
        <w:pStyle w:val="A1"/>
        <w:spacing w:after="240" w:line="360" w:lineRule="auto"/>
        <w:rPr>
          <w:rFonts w:ascii="Arial" w:hAnsi="Arial" w:cs="Arial"/>
          <w:highlight w:val="lightGray"/>
        </w:rPr>
      </w:pPr>
      <w:r w:rsidRPr="00CD3AB8">
        <w:rPr>
          <w:rFonts w:ascii="Arial" w:hAnsi="Arial" w:cs="Arial"/>
          <w:highlight w:val="lightGray"/>
        </w:rPr>
        <w:t>________________________________________________________________</w:t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25B9B70A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60AFC9D5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52DEC9FE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47F7F867" w14:textId="77777777" w:rsidR="0058548E" w:rsidRPr="00FB0449" w:rsidRDefault="0058548E" w:rsidP="0058548E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 w:rsidRPr="00FB0449"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</w:t>
      </w:r>
      <w:r w:rsidRPr="00FB0449">
        <w:rPr>
          <w:rFonts w:ascii="Arial" w:hAnsi="Arial"/>
          <w:b/>
          <w:spacing w:val="0"/>
        </w:rPr>
        <w:t>____________________________</w:t>
      </w:r>
      <w:r>
        <w:rPr>
          <w:rFonts w:ascii="Arial" w:hAnsi="Arial"/>
          <w:b/>
          <w:spacing w:val="0"/>
        </w:rPr>
        <w:t>__</w:t>
      </w:r>
      <w:r w:rsidRPr="00FB0449">
        <w:rPr>
          <w:rFonts w:ascii="Arial" w:hAnsi="Arial"/>
          <w:b/>
          <w:spacing w:val="0"/>
        </w:rPr>
        <w:t>_________</w:t>
      </w:r>
    </w:p>
    <w:p w14:paraId="0F016D2D" w14:textId="61EDABD6" w:rsidR="0058548E" w:rsidRPr="008F747B" w:rsidRDefault="0058548E" w:rsidP="0058548E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>Ort,</w:t>
      </w:r>
      <w:r w:rsidR="005322DB">
        <w:rPr>
          <w:rFonts w:ascii="Arial" w:hAnsi="Arial"/>
          <w:b/>
          <w:color w:val="2E74B5"/>
          <w:spacing w:val="0"/>
          <w:sz w:val="18"/>
          <w:szCs w:val="18"/>
        </w:rPr>
        <w:t xml:space="preserve">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</w:t>
      </w:r>
      <w:proofErr w:type="gramEnd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sectPr w:rsidR="0058548E" w:rsidRPr="008F747B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F0122" w14:textId="77777777" w:rsidR="00F84905" w:rsidRDefault="00F84905">
      <w:r>
        <w:separator/>
      </w:r>
    </w:p>
  </w:endnote>
  <w:endnote w:type="continuationSeparator" w:id="0">
    <w:p w14:paraId="2EE6BB4D" w14:textId="77777777" w:rsidR="00F84905" w:rsidRDefault="00F8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3CDA" w14:textId="77777777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51914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51914">
      <w:rPr>
        <w:noProof/>
      </w:rPr>
      <w:t>-0862</w:t>
    </w:r>
    <w:r w:rsidR="00451914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51914">
      <w:t>2009</w:t>
    </w:r>
    <w:r w:rsidRPr="00844C94">
      <w:rPr>
        <w:lang w:val="en-US"/>
      </w:rPr>
      <w:fldChar w:fldCharType="end"/>
    </w:r>
  </w:p>
  <w:p w14:paraId="470C28A6" w14:textId="1959774C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632D24">
      <w:rPr>
        <w:noProof/>
        <w:lang w:val="en-US"/>
      </w:rPr>
      <w:t>2151545_1</w:t>
    </w:r>
    <w:r w:rsidR="00632D24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632D24">
      <w:rPr>
        <w:noProof/>
      </w:rPr>
      <w:t>21.04.2026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1684E" w14:textId="77777777" w:rsidR="00F84905" w:rsidRDefault="00F84905">
      <w:r>
        <w:separator/>
      </w:r>
    </w:p>
  </w:footnote>
  <w:footnote w:type="continuationSeparator" w:id="0">
    <w:p w14:paraId="05BC0754" w14:textId="77777777" w:rsidR="00F84905" w:rsidRDefault="00F8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5D7B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5C25FCFE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70A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019B2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AA3F85" w:rsidRPr="00AA3F85" w14:paraId="6310BD7F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AA3F85" w:rsidRPr="00AA3F85" w14:paraId="4C2E93D5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12606BAA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80F0425" w14:textId="3C6FC7FE" w:rsidR="00AA3F85" w:rsidRPr="00AA3F85" w:rsidRDefault="00020450" w:rsidP="00563AB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811EFC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715C6A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32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1EB97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1CBCC7CB" w14:textId="77777777" w:rsidR="00AA3F85" w:rsidRPr="00AD176D" w:rsidRDefault="00AD176D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 w:rsidRPr="00AD176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Formblatt 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114982E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1D77FB7D" wp14:editId="1EF7A229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AA3F85" w:rsidRPr="00AA3F85" w14:paraId="4B94AAA1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31EA1EA8" w14:textId="77777777" w:rsidR="00256D36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 </w:t>
                </w:r>
              </w:p>
              <w:p w14:paraId="7DA6E96C" w14:textId="747AED43" w:rsidR="00256D36" w:rsidRPr="00256D36" w:rsidRDefault="00256D36" w:rsidP="00256D36">
                <w:pPr>
                  <w:pStyle w:val="Kopfzeile"/>
                  <w:jc w:val="center"/>
                  <w:rPr>
                    <w:rFonts w:ascii="Arial Black" w:hAnsi="Arial Black"/>
                    <w:color w:val="FF0000"/>
                    <w:spacing w:val="0"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r w:rsidR="00715C6A">
                  <w:rPr>
                    <w:rFonts w:ascii="Arial Black" w:hAnsi="Arial Black"/>
                    <w:b/>
                    <w:sz w:val="24"/>
                  </w:rPr>
                  <w:t>EC</w:t>
                </w:r>
                <w:r w:rsidR="0069064C">
                  <w:rPr>
                    <w:rFonts w:ascii="Arial Black" w:hAnsi="Arial Black"/>
                    <w:b/>
                    <w:sz w:val="24"/>
                  </w:rPr>
                  <w:t>LS</w:t>
                </w:r>
                <w:r w:rsidR="00715C6A">
                  <w:rPr>
                    <w:rFonts w:ascii="Arial Black" w:hAnsi="Arial Black"/>
                    <w:b/>
                    <w:sz w:val="24"/>
                  </w:rPr>
                  <w:t>-System</w:t>
                </w:r>
                <w:r w:rsidR="00632D24">
                  <w:rPr>
                    <w:rFonts w:ascii="Arial Black" w:hAnsi="Arial Black"/>
                    <w:b/>
                    <w:sz w:val="24"/>
                  </w:rPr>
                  <w:t>e</w:t>
                </w:r>
                <w:r w:rsidRPr="00256D36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  <w:p w14:paraId="0755BEA3" w14:textId="77777777" w:rsidR="00AA3F85" w:rsidRPr="00AA3F85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7F7F23FD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2162B6EF" w14:textId="77777777" w:rsidR="00AA3F85" w:rsidRPr="00AA3F85" w:rsidRDefault="00AA3F85" w:rsidP="00AA3F85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1442A6B4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73D0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0450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954DF"/>
    <w:rsid w:val="000A7EBD"/>
    <w:rsid w:val="000C2E69"/>
    <w:rsid w:val="000E03A0"/>
    <w:rsid w:val="000E18F4"/>
    <w:rsid w:val="000F02C7"/>
    <w:rsid w:val="000F0FCE"/>
    <w:rsid w:val="000F1080"/>
    <w:rsid w:val="000F1B9F"/>
    <w:rsid w:val="000F7C79"/>
    <w:rsid w:val="00111CE5"/>
    <w:rsid w:val="00112F83"/>
    <w:rsid w:val="00121E7E"/>
    <w:rsid w:val="001446E9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0D2A"/>
    <w:rsid w:val="0021466F"/>
    <w:rsid w:val="00214CE1"/>
    <w:rsid w:val="00236DAE"/>
    <w:rsid w:val="0024420D"/>
    <w:rsid w:val="00246925"/>
    <w:rsid w:val="00256D36"/>
    <w:rsid w:val="00270751"/>
    <w:rsid w:val="00271BEC"/>
    <w:rsid w:val="00272D77"/>
    <w:rsid w:val="0029152F"/>
    <w:rsid w:val="0029392A"/>
    <w:rsid w:val="002A0181"/>
    <w:rsid w:val="002B5F19"/>
    <w:rsid w:val="002C3FB7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54735"/>
    <w:rsid w:val="00361433"/>
    <w:rsid w:val="00365B3F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23E51"/>
    <w:rsid w:val="00442455"/>
    <w:rsid w:val="00451914"/>
    <w:rsid w:val="00455318"/>
    <w:rsid w:val="00460250"/>
    <w:rsid w:val="00461A55"/>
    <w:rsid w:val="00463307"/>
    <w:rsid w:val="00463BE3"/>
    <w:rsid w:val="004771F9"/>
    <w:rsid w:val="004B44E9"/>
    <w:rsid w:val="004C0268"/>
    <w:rsid w:val="004C5D9D"/>
    <w:rsid w:val="004D01E0"/>
    <w:rsid w:val="004D7161"/>
    <w:rsid w:val="004E68C1"/>
    <w:rsid w:val="004F3B20"/>
    <w:rsid w:val="005019B2"/>
    <w:rsid w:val="005030E6"/>
    <w:rsid w:val="00515040"/>
    <w:rsid w:val="00522D62"/>
    <w:rsid w:val="005322DB"/>
    <w:rsid w:val="00543F1B"/>
    <w:rsid w:val="00544CF5"/>
    <w:rsid w:val="005456D5"/>
    <w:rsid w:val="00550121"/>
    <w:rsid w:val="0056318D"/>
    <w:rsid w:val="00563AB6"/>
    <w:rsid w:val="0057489E"/>
    <w:rsid w:val="0058548E"/>
    <w:rsid w:val="00586E8E"/>
    <w:rsid w:val="005A644D"/>
    <w:rsid w:val="005A798D"/>
    <w:rsid w:val="005B4509"/>
    <w:rsid w:val="005E13C0"/>
    <w:rsid w:val="005F26DB"/>
    <w:rsid w:val="006245FF"/>
    <w:rsid w:val="006318B8"/>
    <w:rsid w:val="00632D24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064C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15C6A"/>
    <w:rsid w:val="00730D01"/>
    <w:rsid w:val="00736193"/>
    <w:rsid w:val="00740B19"/>
    <w:rsid w:val="00743961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928B2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1EFC"/>
    <w:rsid w:val="008177AF"/>
    <w:rsid w:val="00841EFA"/>
    <w:rsid w:val="0086123E"/>
    <w:rsid w:val="00864823"/>
    <w:rsid w:val="00864AAA"/>
    <w:rsid w:val="008661CC"/>
    <w:rsid w:val="00887A4B"/>
    <w:rsid w:val="00893058"/>
    <w:rsid w:val="008A3C47"/>
    <w:rsid w:val="008A4FC2"/>
    <w:rsid w:val="008A57DD"/>
    <w:rsid w:val="008B7E51"/>
    <w:rsid w:val="008C054D"/>
    <w:rsid w:val="008C11B5"/>
    <w:rsid w:val="008C210A"/>
    <w:rsid w:val="008F747B"/>
    <w:rsid w:val="00900939"/>
    <w:rsid w:val="00910C68"/>
    <w:rsid w:val="00916FBC"/>
    <w:rsid w:val="00927973"/>
    <w:rsid w:val="00933040"/>
    <w:rsid w:val="0094651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1BF"/>
    <w:rsid w:val="00A820EA"/>
    <w:rsid w:val="00A83FCB"/>
    <w:rsid w:val="00A91EDE"/>
    <w:rsid w:val="00A96530"/>
    <w:rsid w:val="00AA3F85"/>
    <w:rsid w:val="00AD176D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5A85"/>
    <w:rsid w:val="00CB70F9"/>
    <w:rsid w:val="00CC2477"/>
    <w:rsid w:val="00CD0179"/>
    <w:rsid w:val="00CD0494"/>
    <w:rsid w:val="00CD0820"/>
    <w:rsid w:val="00CD4008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50B53"/>
    <w:rsid w:val="00E524A5"/>
    <w:rsid w:val="00E56C7D"/>
    <w:rsid w:val="00E60145"/>
    <w:rsid w:val="00E730AF"/>
    <w:rsid w:val="00E81C4B"/>
    <w:rsid w:val="00E840D6"/>
    <w:rsid w:val="00E86A7F"/>
    <w:rsid w:val="00E87C5E"/>
    <w:rsid w:val="00EB1409"/>
    <w:rsid w:val="00EB2489"/>
    <w:rsid w:val="00EC3F7B"/>
    <w:rsid w:val="00ED456B"/>
    <w:rsid w:val="00ED6DED"/>
    <w:rsid w:val="00EE38F6"/>
    <w:rsid w:val="00EF687E"/>
    <w:rsid w:val="00F018DB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4905"/>
    <w:rsid w:val="00F85548"/>
    <w:rsid w:val="00F85C87"/>
    <w:rsid w:val="00FA1CBE"/>
    <w:rsid w:val="00FA2D7B"/>
    <w:rsid w:val="00FA4342"/>
    <w:rsid w:val="00FA57CE"/>
    <w:rsid w:val="00FA703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EDAAEDF"/>
  <w15:chartTrackingRefBased/>
  <w15:docId w15:val="{22E464D8-FDBE-4001-A72F-CFAA89A0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92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22</cp:revision>
  <cp:lastPrinted>2013-03-19T13:13:00Z</cp:lastPrinted>
  <dcterms:created xsi:type="dcterms:W3CDTF">2022-02-16T10:59:00Z</dcterms:created>
  <dcterms:modified xsi:type="dcterms:W3CDTF">2026-04-21T14:58:00Z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